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0665E" w14:textId="77777777" w:rsidR="0028694F" w:rsidRDefault="0028694F" w:rsidP="00160F8E"/>
    <w:p w14:paraId="3AD416DD" w14:textId="77777777" w:rsidR="006D1681" w:rsidRDefault="0039762A" w:rsidP="00160F8E">
      <w:pPr>
        <w:rPr>
          <w:rFonts w:ascii="Arial Narrow" w:hAnsi="Arial Narrow" w:cs="Arial"/>
          <w:sz w:val="20"/>
          <w:szCs w:val="20"/>
        </w:rPr>
        <w:sectPr w:rsidR="006D1681" w:rsidSect="00160F8E">
          <w:headerReference w:type="default" r:id="rId7"/>
          <w:footerReference w:type="default" r:id="rId8"/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  <w:r>
        <w:rPr>
          <w:rFonts w:ascii="Arial Narrow" w:hAnsi="Arial Narrow" w:cs="Arial"/>
          <w:sz w:val="20"/>
          <w:szCs w:val="20"/>
        </w:rPr>
        <w:t xml:space="preserve"> </w:t>
      </w:r>
    </w:p>
    <w:p w14:paraId="757DF9B8" w14:textId="77777777" w:rsidR="008323F8" w:rsidRPr="00F42606" w:rsidRDefault="008323F8" w:rsidP="008323F8">
      <w:pPr>
        <w:jc w:val="center"/>
        <w:rPr>
          <w:rFonts w:ascii="Arial" w:hAnsi="Arial" w:cs="Arial"/>
          <w:b/>
        </w:rPr>
      </w:pPr>
      <w:r w:rsidRPr="00F42606">
        <w:rPr>
          <w:rFonts w:ascii="Arial" w:hAnsi="Arial" w:cs="Arial"/>
          <w:b/>
        </w:rPr>
        <w:t>VLOGA ZA PRIDOBITEV SREDSTEV</w:t>
      </w:r>
    </w:p>
    <w:p w14:paraId="7CE1F516" w14:textId="5AE77EC1" w:rsidR="008323F8" w:rsidRPr="00F42606" w:rsidRDefault="008323F8" w:rsidP="008323F8">
      <w:pPr>
        <w:jc w:val="center"/>
        <w:rPr>
          <w:rFonts w:ascii="Arial" w:hAnsi="Arial" w:cs="Arial"/>
          <w:b/>
        </w:rPr>
      </w:pPr>
      <w:r w:rsidRPr="00F42606">
        <w:rPr>
          <w:rFonts w:ascii="Arial" w:hAnsi="Arial" w:cs="Arial"/>
          <w:b/>
        </w:rPr>
        <w:t xml:space="preserve">ZA OHRANJANJE IN RAZVOJ KMETIJSTVA TER PODEŽELJA NA OBMOČJU OBČINE MAKOLE ZA LETO </w:t>
      </w:r>
      <w:r w:rsidR="00937FA9">
        <w:rPr>
          <w:rFonts w:ascii="Arial" w:hAnsi="Arial" w:cs="Arial"/>
          <w:b/>
        </w:rPr>
        <w:t>20</w:t>
      </w:r>
      <w:r w:rsidR="00042208">
        <w:rPr>
          <w:rFonts w:ascii="Arial" w:hAnsi="Arial" w:cs="Arial"/>
          <w:b/>
        </w:rPr>
        <w:t>2</w:t>
      </w:r>
      <w:r w:rsidR="00B77335">
        <w:rPr>
          <w:rFonts w:ascii="Arial" w:hAnsi="Arial" w:cs="Arial"/>
          <w:b/>
        </w:rPr>
        <w:t>6</w:t>
      </w:r>
    </w:p>
    <w:p w14:paraId="038446E8" w14:textId="77777777" w:rsidR="00BD311E" w:rsidRPr="00F42606" w:rsidRDefault="00BD311E" w:rsidP="00BD311E">
      <w:pPr>
        <w:jc w:val="both"/>
        <w:rPr>
          <w:rFonts w:ascii="Arial" w:hAnsi="Arial" w:cs="Arial"/>
        </w:rPr>
      </w:pPr>
    </w:p>
    <w:p w14:paraId="04A0D3C7" w14:textId="77777777" w:rsidR="00BD311E" w:rsidRPr="00F42606" w:rsidRDefault="00BD311E" w:rsidP="00BD311E">
      <w:pPr>
        <w:jc w:val="both"/>
        <w:rPr>
          <w:rFonts w:ascii="Arial" w:hAnsi="Arial" w:cs="Arial"/>
        </w:rPr>
      </w:pPr>
    </w:p>
    <w:p w14:paraId="28E93430" w14:textId="7BF61F73" w:rsidR="00F42606" w:rsidRPr="00F42606" w:rsidRDefault="00B77335" w:rsidP="00F42606">
      <w:pPr>
        <w:rPr>
          <w:rFonts w:ascii="Arial" w:hAnsi="Arial" w:cs="Arial"/>
          <w:b/>
          <w:bCs/>
          <w:color w:val="000000"/>
        </w:rPr>
      </w:pPr>
      <w:r w:rsidRPr="00B77335">
        <w:rPr>
          <w:rFonts w:ascii="Arial" w:hAnsi="Arial" w:cs="Arial"/>
          <w:b/>
          <w:bCs/>
          <w:color w:val="000000"/>
        </w:rPr>
        <w:t>UKREP 2: Pomoč za promocijske ukrepe za kmetijske proizvode (24. člen Uredbe Komisije (EU) št. 2022/2472</w:t>
      </w:r>
      <w:r w:rsidR="00F42606" w:rsidRPr="00F42606">
        <w:rPr>
          <w:rFonts w:ascii="Arial" w:hAnsi="Arial" w:cs="Arial"/>
          <w:b/>
          <w:bCs/>
          <w:color w:val="000000"/>
        </w:rPr>
        <w:t>)</w:t>
      </w:r>
    </w:p>
    <w:p w14:paraId="188A9D8B" w14:textId="77777777" w:rsidR="00B77335" w:rsidRPr="00F42606" w:rsidRDefault="00B77335" w:rsidP="00286FE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002C17BB" w14:textId="77777777" w:rsidR="00BD311E" w:rsidRPr="00F42606" w:rsidRDefault="00BD311E" w:rsidP="00BD311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b/>
          <w:bCs/>
          <w:sz w:val="22"/>
          <w:szCs w:val="22"/>
        </w:rPr>
        <w:t xml:space="preserve">1. PODATKI O VLAGATELJU </w:t>
      </w:r>
    </w:p>
    <w:p w14:paraId="36970786" w14:textId="77777777" w:rsidR="00BD311E" w:rsidRPr="00F42606" w:rsidRDefault="00BD311E" w:rsidP="00BD311E">
      <w:pPr>
        <w:pStyle w:val="Default"/>
        <w:numPr>
          <w:ilvl w:val="0"/>
          <w:numId w:val="15"/>
        </w:numPr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5B086810" w14:textId="77777777" w:rsidR="00BD311E" w:rsidRPr="00F42606" w:rsidRDefault="00BD311E" w:rsidP="00BD311E">
      <w:pPr>
        <w:pStyle w:val="Default"/>
        <w:numPr>
          <w:ilvl w:val="0"/>
          <w:numId w:val="15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1.1 NAZIV IN NASLOV VLAGATELJA____________________________ </w:t>
      </w:r>
    </w:p>
    <w:p w14:paraId="6C8D0181" w14:textId="77777777" w:rsidR="00BD311E" w:rsidRPr="00F42606" w:rsidRDefault="00BD311E" w:rsidP="00BD311E">
      <w:pPr>
        <w:pStyle w:val="Default"/>
        <w:rPr>
          <w:rFonts w:ascii="Arial" w:hAnsi="Arial" w:cs="Arial"/>
          <w:sz w:val="22"/>
          <w:szCs w:val="22"/>
        </w:rPr>
      </w:pPr>
    </w:p>
    <w:p w14:paraId="787FADF1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5540EEF6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371C2950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DAVČNA ŠTEVILKA VLAGATELJA:_____________ </w:t>
      </w:r>
    </w:p>
    <w:p w14:paraId="4E69A2A6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4591AA2C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MATIČNA ŠTEVILKA VLAGATELJA _______________ </w:t>
      </w:r>
    </w:p>
    <w:p w14:paraId="003A3B18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54F9CAC7" w14:textId="77777777" w:rsidR="00BD311E" w:rsidRPr="00F42606" w:rsidRDefault="00BD311E" w:rsidP="00BD311E">
      <w:pPr>
        <w:pStyle w:val="Default"/>
        <w:rPr>
          <w:rFonts w:ascii="Arial" w:hAnsi="Arial" w:cs="Arial"/>
          <w:sz w:val="22"/>
          <w:szCs w:val="22"/>
        </w:rPr>
      </w:pPr>
    </w:p>
    <w:p w14:paraId="0DE523F1" w14:textId="77777777" w:rsidR="00BD311E" w:rsidRPr="00F42606" w:rsidRDefault="00BD311E" w:rsidP="00BD311E">
      <w:pPr>
        <w:pStyle w:val="Default"/>
        <w:rPr>
          <w:rFonts w:ascii="Arial" w:hAnsi="Arial" w:cs="Arial"/>
          <w:sz w:val="22"/>
          <w:szCs w:val="22"/>
        </w:rPr>
      </w:pPr>
    </w:p>
    <w:p w14:paraId="2AA088C7" w14:textId="77777777" w:rsidR="00BD311E" w:rsidRPr="00F42606" w:rsidRDefault="00BD311E" w:rsidP="00BD311E">
      <w:pPr>
        <w:pStyle w:val="Default"/>
        <w:numPr>
          <w:ilvl w:val="0"/>
          <w:numId w:val="16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1.2 KONTAKTNA OSEBA: </w:t>
      </w:r>
    </w:p>
    <w:p w14:paraId="6BAC04EB" w14:textId="77777777" w:rsidR="00BD311E" w:rsidRPr="00F42606" w:rsidRDefault="00BD311E" w:rsidP="00BD311E">
      <w:pPr>
        <w:pStyle w:val="Default"/>
        <w:numPr>
          <w:ilvl w:val="0"/>
          <w:numId w:val="16"/>
        </w:numPr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4145A847" w14:textId="77777777" w:rsidR="00BD311E" w:rsidRPr="00F42606" w:rsidRDefault="00BD311E" w:rsidP="00BD311E">
      <w:pPr>
        <w:pStyle w:val="Default"/>
        <w:numPr>
          <w:ilvl w:val="0"/>
          <w:numId w:val="16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IME IN PRIIMEK, NASLOV __________________________________________ </w:t>
      </w:r>
    </w:p>
    <w:p w14:paraId="28557DD7" w14:textId="77777777" w:rsidR="00BD311E" w:rsidRPr="00F42606" w:rsidRDefault="00BD311E" w:rsidP="00BD311E">
      <w:pPr>
        <w:pStyle w:val="Default"/>
        <w:rPr>
          <w:rFonts w:ascii="Arial" w:hAnsi="Arial" w:cs="Arial"/>
          <w:sz w:val="22"/>
          <w:szCs w:val="22"/>
        </w:rPr>
      </w:pPr>
    </w:p>
    <w:p w14:paraId="72C976F8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35E60E71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55C4D2C0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7AD5F773" w14:textId="77777777" w:rsidR="00BD311E" w:rsidRPr="00F42606" w:rsidRDefault="00BD311E" w:rsidP="00BD311E">
      <w:pPr>
        <w:pStyle w:val="Default"/>
        <w:ind w:left="360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TEL. ________________  GSM________________ E- MAIL ______________________ </w:t>
      </w:r>
    </w:p>
    <w:p w14:paraId="7D82DF99" w14:textId="77777777" w:rsidR="00BD311E" w:rsidRPr="00F42606" w:rsidRDefault="00BD311E" w:rsidP="00BD311E">
      <w:pPr>
        <w:pStyle w:val="Default"/>
        <w:rPr>
          <w:rFonts w:ascii="Arial" w:hAnsi="Arial" w:cs="Arial"/>
          <w:sz w:val="22"/>
          <w:szCs w:val="22"/>
        </w:rPr>
      </w:pPr>
    </w:p>
    <w:p w14:paraId="20C8F548" w14:textId="77777777" w:rsidR="00BD311E" w:rsidRPr="00F42606" w:rsidRDefault="00BD311E" w:rsidP="00BD311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769901" w14:textId="77777777" w:rsidR="00BD311E" w:rsidRPr="00F42606" w:rsidRDefault="00BD311E" w:rsidP="00BD311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D8B100" w14:textId="77777777" w:rsidR="00BD311E" w:rsidRPr="00F42606" w:rsidRDefault="00BD311E" w:rsidP="00BD311E">
      <w:pPr>
        <w:pStyle w:val="Default"/>
        <w:numPr>
          <w:ilvl w:val="0"/>
          <w:numId w:val="17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1.3 ODGOVORNA  OSEBA: </w:t>
      </w:r>
    </w:p>
    <w:p w14:paraId="0C0B2D96" w14:textId="77777777" w:rsidR="00BD311E" w:rsidRPr="00F42606" w:rsidRDefault="00BD311E" w:rsidP="00BD311E">
      <w:pPr>
        <w:pStyle w:val="Default"/>
        <w:numPr>
          <w:ilvl w:val="0"/>
          <w:numId w:val="17"/>
        </w:numPr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23E08C24" w14:textId="77777777" w:rsidR="00BD311E" w:rsidRPr="00F42606" w:rsidRDefault="00BD311E" w:rsidP="00BD311E">
      <w:pPr>
        <w:pStyle w:val="Default"/>
        <w:numPr>
          <w:ilvl w:val="0"/>
          <w:numId w:val="17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IME IN PRIIMEK, NASLOV __________________________________________ </w:t>
      </w:r>
    </w:p>
    <w:p w14:paraId="786D00D7" w14:textId="77777777" w:rsidR="00BD311E" w:rsidRPr="00F42606" w:rsidRDefault="00BD311E" w:rsidP="00BD311E">
      <w:pPr>
        <w:pStyle w:val="Default"/>
        <w:rPr>
          <w:rFonts w:ascii="Arial" w:hAnsi="Arial" w:cs="Arial"/>
          <w:sz w:val="22"/>
          <w:szCs w:val="22"/>
        </w:rPr>
      </w:pPr>
    </w:p>
    <w:p w14:paraId="08C6280D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34FB3C96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2550135F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0C03E4ED" w14:textId="77777777" w:rsidR="00BD311E" w:rsidRPr="00F42606" w:rsidRDefault="00BD311E" w:rsidP="00BD311E">
      <w:pPr>
        <w:pStyle w:val="Default"/>
        <w:ind w:left="360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FUNKCIJA _______________________  </w:t>
      </w:r>
    </w:p>
    <w:p w14:paraId="0C722188" w14:textId="77777777" w:rsidR="00BD311E" w:rsidRPr="00F42606" w:rsidRDefault="00BD311E" w:rsidP="00BD311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17D122F" w14:textId="77777777" w:rsidR="00BD311E" w:rsidRPr="00F42606" w:rsidRDefault="00BD311E" w:rsidP="00BD311E">
      <w:pPr>
        <w:pStyle w:val="Default"/>
        <w:rPr>
          <w:rFonts w:ascii="Arial" w:hAnsi="Arial" w:cs="Arial"/>
          <w:sz w:val="22"/>
          <w:szCs w:val="22"/>
        </w:rPr>
      </w:pPr>
    </w:p>
    <w:p w14:paraId="062F5C43" w14:textId="77777777" w:rsidR="00BD311E" w:rsidRPr="00F42606" w:rsidRDefault="00BD311E" w:rsidP="00BD311E">
      <w:pPr>
        <w:pStyle w:val="Default"/>
        <w:rPr>
          <w:rFonts w:ascii="Arial" w:hAnsi="Arial" w:cs="Arial"/>
          <w:sz w:val="22"/>
          <w:szCs w:val="22"/>
        </w:rPr>
      </w:pPr>
    </w:p>
    <w:p w14:paraId="61F318E1" w14:textId="77777777" w:rsidR="00BD311E" w:rsidRPr="00F42606" w:rsidRDefault="00BD311E" w:rsidP="00BD311E">
      <w:pPr>
        <w:pStyle w:val="Default"/>
        <w:ind w:firstLine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1.4 DAVČNI ZAVEZANEC (obkroži): </w:t>
      </w:r>
      <w:r w:rsidRPr="00F42606">
        <w:rPr>
          <w:rFonts w:ascii="Arial" w:hAnsi="Arial" w:cs="Arial"/>
          <w:sz w:val="22"/>
          <w:szCs w:val="22"/>
        </w:rPr>
        <w:tab/>
        <w:t xml:space="preserve">DA </w:t>
      </w:r>
      <w:r w:rsidRPr="00F42606">
        <w:rPr>
          <w:rFonts w:ascii="Arial" w:hAnsi="Arial" w:cs="Arial"/>
          <w:sz w:val="22"/>
          <w:szCs w:val="22"/>
        </w:rPr>
        <w:tab/>
        <w:t xml:space="preserve">NE </w:t>
      </w:r>
    </w:p>
    <w:p w14:paraId="460E65D3" w14:textId="77777777" w:rsidR="00BD311E" w:rsidRPr="00F42606" w:rsidRDefault="00BD311E" w:rsidP="00BD311E">
      <w:pPr>
        <w:pStyle w:val="Default"/>
        <w:ind w:firstLine="360"/>
        <w:jc w:val="both"/>
        <w:rPr>
          <w:rFonts w:ascii="Arial" w:hAnsi="Arial" w:cs="Arial"/>
          <w:sz w:val="22"/>
          <w:szCs w:val="22"/>
        </w:rPr>
      </w:pPr>
    </w:p>
    <w:p w14:paraId="316533AF" w14:textId="77777777" w:rsidR="00BD311E" w:rsidRPr="00F42606" w:rsidRDefault="00BD311E" w:rsidP="00BD311E">
      <w:pPr>
        <w:pStyle w:val="Default"/>
        <w:ind w:firstLine="360"/>
        <w:jc w:val="both"/>
        <w:rPr>
          <w:rFonts w:ascii="Arial" w:hAnsi="Arial" w:cs="Arial"/>
          <w:sz w:val="22"/>
          <w:szCs w:val="22"/>
        </w:rPr>
      </w:pPr>
    </w:p>
    <w:p w14:paraId="127C86DC" w14:textId="77777777" w:rsidR="00BD311E" w:rsidRPr="00F42606" w:rsidRDefault="00BD311E" w:rsidP="00BD311E">
      <w:pPr>
        <w:pStyle w:val="Default"/>
        <w:ind w:firstLine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1.5 TRANSAKCIJSKI RAČUN :___________________________________________ </w:t>
      </w:r>
    </w:p>
    <w:p w14:paraId="4E4E67EF" w14:textId="77777777" w:rsidR="00286FE0" w:rsidRPr="00F42606" w:rsidRDefault="00286FE0" w:rsidP="00286FE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0F616A3" w14:textId="7027EF97" w:rsidR="00BD311E" w:rsidRPr="00F42606" w:rsidRDefault="00BD311E" w:rsidP="00BD311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b/>
          <w:bCs/>
          <w:sz w:val="22"/>
          <w:szCs w:val="22"/>
        </w:rPr>
        <w:t xml:space="preserve">2. PODATKI O </w:t>
      </w:r>
      <w:r w:rsidR="00B77335">
        <w:rPr>
          <w:rFonts w:ascii="Arial" w:hAnsi="Arial" w:cs="Arial"/>
          <w:b/>
          <w:bCs/>
          <w:sz w:val="22"/>
          <w:szCs w:val="22"/>
        </w:rPr>
        <w:t>PROMOCIJSKEM UKREPU</w:t>
      </w:r>
    </w:p>
    <w:p w14:paraId="6BCF4ABF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14:paraId="584A37BF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32497414" w14:textId="7A1D28AC" w:rsidR="00BD311E" w:rsidRPr="00F42606" w:rsidRDefault="00BD311E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 w:rsidRPr="00F42606">
        <w:rPr>
          <w:rFonts w:ascii="Arial" w:hAnsi="Arial" w:cs="Arial"/>
          <w:sz w:val="22"/>
          <w:szCs w:val="22"/>
          <w:u w:val="single"/>
        </w:rPr>
        <w:t>Opis</w:t>
      </w:r>
      <w:r w:rsidR="00B77335">
        <w:rPr>
          <w:rFonts w:ascii="Arial" w:hAnsi="Arial" w:cs="Arial"/>
          <w:sz w:val="22"/>
          <w:szCs w:val="22"/>
          <w:u w:val="single"/>
        </w:rPr>
        <w:t xml:space="preserve"> promocijskega ukrepa</w:t>
      </w:r>
    </w:p>
    <w:p w14:paraId="46F6E700" w14:textId="77777777" w:rsidR="00BD311E" w:rsidRPr="00F42606" w:rsidRDefault="00BD311E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</w:p>
    <w:p w14:paraId="0908CCA3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319F3054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430DD950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0556A0E4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67670199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75B54251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45BE014E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2544EC1F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6023327B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415494FD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64E494DC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302FABCB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2FDE457E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7D1CB5D5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51789C05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1B065E89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5E6564C4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72D7997A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5427DB33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1811135D" w14:textId="77777777" w:rsidR="00BD311E" w:rsidRDefault="00BD311E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</w:p>
    <w:p w14:paraId="75E5CC19" w14:textId="77777777" w:rsid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</w:p>
    <w:p w14:paraId="7D90378F" w14:textId="77777777" w:rsid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Stroški promocijskega ukrepa:</w:t>
      </w:r>
    </w:p>
    <w:p w14:paraId="293DA03F" w14:textId="77777777" w:rsid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</w:p>
    <w:p w14:paraId="00BE3160" w14:textId="014E232A" w:rsidR="00B77335" w:rsidRP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B77335">
        <w:rPr>
          <w:rFonts w:ascii="Arial" w:hAnsi="Arial" w:cs="Arial"/>
          <w:sz w:val="22"/>
          <w:szCs w:val="22"/>
        </w:rPr>
        <w:t xml:space="preserve"> Skupni stroški </w:t>
      </w:r>
      <w:r w:rsidRPr="00B77335">
        <w:rPr>
          <w:rFonts w:ascii="Arial" w:hAnsi="Arial" w:cs="Arial"/>
          <w:sz w:val="22"/>
          <w:szCs w:val="22"/>
        </w:rPr>
        <w:t>organizacije tekmovanj, sejmov ali razstav ter udeležbe na njih</w:t>
      </w:r>
      <w:r w:rsidRPr="00B77335">
        <w:rPr>
          <w:rFonts w:ascii="Arial" w:hAnsi="Arial" w:cs="Arial"/>
          <w:sz w:val="22"/>
          <w:szCs w:val="22"/>
        </w:rPr>
        <w:t xml:space="preserve"> :</w:t>
      </w:r>
    </w:p>
    <w:p w14:paraId="16723948" w14:textId="77777777" w:rsid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</w:p>
    <w:p w14:paraId="5AC5FDAE" w14:textId="0B775008" w:rsid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____________________EUR</w:t>
      </w:r>
    </w:p>
    <w:p w14:paraId="43E7B7D8" w14:textId="77777777" w:rsid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</w:p>
    <w:p w14:paraId="455FF915" w14:textId="142E734F" w:rsidR="00B77335" w:rsidRP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B77335">
        <w:rPr>
          <w:rFonts w:ascii="Arial" w:hAnsi="Arial" w:cs="Arial"/>
          <w:sz w:val="22"/>
          <w:szCs w:val="22"/>
        </w:rPr>
        <w:t>Skupni stroški publikacij</w:t>
      </w:r>
      <w:r w:rsidRPr="00B77335">
        <w:t xml:space="preserve"> </w:t>
      </w:r>
      <w:r w:rsidRPr="00B77335">
        <w:rPr>
          <w:rFonts w:ascii="Arial" w:hAnsi="Arial" w:cs="Arial"/>
          <w:sz w:val="22"/>
          <w:szCs w:val="22"/>
        </w:rPr>
        <w:t>katerih cilj je ozaveščanje širše javnosti o kmetijskih proizvodih</w:t>
      </w:r>
    </w:p>
    <w:p w14:paraId="6A09307D" w14:textId="77777777" w:rsid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</w:p>
    <w:p w14:paraId="00B4B721" w14:textId="77777777" w:rsidR="00B77335" w:rsidRDefault="00B77335" w:rsidP="00B77335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____________________EUR</w:t>
      </w:r>
    </w:p>
    <w:p w14:paraId="56E70FFE" w14:textId="77777777" w:rsid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</w:p>
    <w:p w14:paraId="11AAFF68" w14:textId="77777777" w:rsid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</w:p>
    <w:p w14:paraId="060D3DD6" w14:textId="0F23C34D" w:rsid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Natančneje specificirajte kako ste prišli do skupnih stroškov:</w:t>
      </w:r>
    </w:p>
    <w:p w14:paraId="51D77F07" w14:textId="77777777" w:rsid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</w:p>
    <w:p w14:paraId="568AFA01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2CA5EF80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74E1D3FE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168EB6F4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7C0D75E5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2B70C86E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20C5EFB7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648A0B75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1EE66863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083F727D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0517D4B2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7E475560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11A3443B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3F7D44C1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43C3783B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3CE83A4A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3410EDF8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088608B5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1908B16B" w14:textId="77777777" w:rsidR="00B77335" w:rsidRPr="00F42606" w:rsidRDefault="00B77335" w:rsidP="00B77335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____________________________________________________________________ </w:t>
      </w:r>
    </w:p>
    <w:p w14:paraId="1CCB948F" w14:textId="77777777" w:rsidR="00B77335" w:rsidRDefault="00B77335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</w:p>
    <w:p w14:paraId="0CB31FC1" w14:textId="77777777" w:rsidR="00B77335" w:rsidRPr="00F42606" w:rsidRDefault="00B77335" w:rsidP="00BD311E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</w:p>
    <w:p w14:paraId="62209679" w14:textId="77777777" w:rsidR="00BD311E" w:rsidRPr="00F42606" w:rsidRDefault="00BD311E" w:rsidP="00BD311E">
      <w:pPr>
        <w:pStyle w:val="Default"/>
        <w:ind w:left="360"/>
        <w:jc w:val="both"/>
        <w:rPr>
          <w:rFonts w:ascii="Arial" w:hAnsi="Arial" w:cs="Arial"/>
          <w:sz w:val="22"/>
          <w:szCs w:val="22"/>
        </w:rPr>
      </w:pPr>
    </w:p>
    <w:p w14:paraId="173988EF" w14:textId="77777777" w:rsidR="00286FE0" w:rsidRPr="00F42606" w:rsidRDefault="00286FE0" w:rsidP="00286FE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F42606">
        <w:rPr>
          <w:rFonts w:ascii="Arial" w:hAnsi="Arial" w:cs="Arial"/>
          <w:b/>
          <w:sz w:val="22"/>
          <w:szCs w:val="22"/>
        </w:rPr>
        <w:t>3. IZJAVE VLAGATELJA</w:t>
      </w:r>
    </w:p>
    <w:p w14:paraId="1546FEA9" w14:textId="77777777" w:rsidR="00286FE0" w:rsidRPr="00F42606" w:rsidRDefault="00286FE0" w:rsidP="00286F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FA457F5" w14:textId="77777777" w:rsidR="00286FE0" w:rsidRPr="00F42606" w:rsidRDefault="00286FE0" w:rsidP="00286F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Spodaj podpisani izjavljam: </w:t>
      </w:r>
    </w:p>
    <w:p w14:paraId="42340BF4" w14:textId="77777777" w:rsidR="00B77335" w:rsidRPr="004C479B" w:rsidRDefault="00B77335" w:rsidP="00B77335">
      <w:pPr>
        <w:pStyle w:val="Default"/>
        <w:numPr>
          <w:ilvl w:val="0"/>
          <w:numId w:val="26"/>
        </w:numPr>
        <w:tabs>
          <w:tab w:val="clear" w:pos="144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nisem naslovnik neporavnanega naloga za izterjavo na podlagi predhodnega sklepa Evropske komisije, s katerim je pomoč, ki jo je dodelil organ iz Republike Slovenije, razglasila za nezakonito in nezdružljivo z notranjim trgom;</w:t>
      </w:r>
    </w:p>
    <w:p w14:paraId="61BB5A7E" w14:textId="77777777" w:rsidR="00B77335" w:rsidRPr="004C479B" w:rsidRDefault="00B77335" w:rsidP="00B77335">
      <w:pPr>
        <w:pStyle w:val="Default"/>
        <w:numPr>
          <w:ilvl w:val="0"/>
          <w:numId w:val="26"/>
        </w:numPr>
        <w:tabs>
          <w:tab w:val="clear" w:pos="144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nisem podjetje v težavah</w:t>
      </w:r>
    </w:p>
    <w:p w14:paraId="6B8B7F38" w14:textId="77777777" w:rsidR="00B77335" w:rsidRPr="004C479B" w:rsidRDefault="00B77335" w:rsidP="00B77335">
      <w:pPr>
        <w:pStyle w:val="Default"/>
        <w:numPr>
          <w:ilvl w:val="0"/>
          <w:numId w:val="26"/>
        </w:numPr>
        <w:tabs>
          <w:tab w:val="clear" w:pos="144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nimam neporavnanih zapadlih obveznosti do Občine Makole ali Republike Slovenije;</w:t>
      </w:r>
    </w:p>
    <w:p w14:paraId="619C7350" w14:textId="77777777" w:rsidR="00B77335" w:rsidRPr="004C479B" w:rsidRDefault="00B77335" w:rsidP="00B77335">
      <w:pPr>
        <w:pStyle w:val="Default"/>
        <w:numPr>
          <w:ilvl w:val="0"/>
          <w:numId w:val="26"/>
        </w:numPr>
        <w:tabs>
          <w:tab w:val="clear" w:pos="144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da se pomoč ne nanaša na dejavnosti, povezane z izvozom v tretje države ali države članice, in sicer če je pomoč neposredno povezana z izvoznimi količinami, vzpostavitvijo in delovanjem distribucijske mreže ali drugimi tekočimi stroški, povezanimi z izvozno dejavnostjo; </w:t>
      </w:r>
    </w:p>
    <w:p w14:paraId="4A00BA86" w14:textId="77777777" w:rsidR="00B77335" w:rsidRPr="004C479B" w:rsidRDefault="00B77335" w:rsidP="00B77335">
      <w:pPr>
        <w:pStyle w:val="Default"/>
        <w:numPr>
          <w:ilvl w:val="0"/>
          <w:numId w:val="26"/>
        </w:numPr>
        <w:tabs>
          <w:tab w:val="clear" w:pos="144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pomoč ni  odvisna od prednostne uporabe domačega blaga pred uporabo uvoženega blaga;</w:t>
      </w:r>
    </w:p>
    <w:p w14:paraId="19008731" w14:textId="77777777" w:rsidR="00B77335" w:rsidRPr="004C479B" w:rsidRDefault="00B77335" w:rsidP="00B77335">
      <w:pPr>
        <w:pStyle w:val="Default"/>
        <w:numPr>
          <w:ilvl w:val="0"/>
          <w:numId w:val="26"/>
        </w:numPr>
        <w:tabs>
          <w:tab w:val="clear" w:pos="144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se strinjam in sprejemam vse razpisne pogoje, ki so sestavni del razpisne dokumentacije in da z njimi v celoti soglašam;</w:t>
      </w:r>
    </w:p>
    <w:p w14:paraId="444F147A" w14:textId="77777777" w:rsidR="00B77335" w:rsidRPr="004C479B" w:rsidRDefault="00B77335" w:rsidP="00B77335">
      <w:pPr>
        <w:pStyle w:val="Default"/>
        <w:numPr>
          <w:ilvl w:val="0"/>
          <w:numId w:val="26"/>
        </w:numPr>
        <w:tabs>
          <w:tab w:val="clear" w:pos="1440"/>
        </w:tabs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da so vsi v vlogi navedeni podatki (vključno z dokumentacijo) popolni in verodostojni ter da sem seznanjen s posledicami navajanja neresničnih podatkov v tej vlogi; </w:t>
      </w:r>
    </w:p>
    <w:p w14:paraId="28D17692" w14:textId="77777777" w:rsidR="00B77335" w:rsidRPr="004C479B" w:rsidRDefault="00B77335" w:rsidP="00B77335">
      <w:pPr>
        <w:pStyle w:val="Default"/>
        <w:numPr>
          <w:ilvl w:val="0"/>
          <w:numId w:val="26"/>
        </w:numPr>
        <w:tabs>
          <w:tab w:val="clear" w:pos="1440"/>
        </w:tabs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sem seznanjen s sankcijami, to je, da moram v primeru ugotovljene nenamenske porabe sredstev vrniti odobrena sredstva v celoti s pripadajočimi zakonitimi zamudnimi obrestmi,</w:t>
      </w:r>
      <w:r w:rsidRPr="004C479B">
        <w:rPr>
          <w:rFonts w:ascii="Arial" w:hAnsi="Arial" w:cs="Arial"/>
        </w:rPr>
        <w:t xml:space="preserve"> </w:t>
      </w:r>
      <w:r w:rsidRPr="004C479B">
        <w:rPr>
          <w:rFonts w:ascii="Arial" w:hAnsi="Arial" w:cs="Arial"/>
          <w:sz w:val="22"/>
          <w:szCs w:val="22"/>
        </w:rPr>
        <w:t>obračunana od dneva nakazila , če se ugotovi:</w:t>
      </w:r>
    </w:p>
    <w:p w14:paraId="06BE883F" w14:textId="77777777" w:rsidR="00B77335" w:rsidRPr="004C479B" w:rsidRDefault="00B77335" w:rsidP="00B77335">
      <w:pPr>
        <w:pStyle w:val="Default"/>
        <w:numPr>
          <w:ilvl w:val="0"/>
          <w:numId w:val="27"/>
        </w:numPr>
        <w:tabs>
          <w:tab w:val="clear" w:pos="1440"/>
        </w:tabs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da sredstva niso bila delno ali v celoti porabljena za namen, za katerega so bila dodeljena; </w:t>
      </w:r>
    </w:p>
    <w:p w14:paraId="567D9E1F" w14:textId="77777777" w:rsidR="00B77335" w:rsidRPr="004C479B" w:rsidRDefault="00B77335" w:rsidP="00B77335">
      <w:pPr>
        <w:pStyle w:val="Default"/>
        <w:numPr>
          <w:ilvl w:val="0"/>
          <w:numId w:val="27"/>
        </w:numPr>
        <w:tabs>
          <w:tab w:val="clear" w:pos="1440"/>
        </w:tabs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sem za katerikoli namen navajal neresnične podatke;</w:t>
      </w:r>
    </w:p>
    <w:p w14:paraId="2C27DECF" w14:textId="77777777" w:rsidR="00B77335" w:rsidRPr="004C479B" w:rsidRDefault="00B77335" w:rsidP="00B77335">
      <w:pPr>
        <w:pStyle w:val="Default"/>
        <w:numPr>
          <w:ilvl w:val="0"/>
          <w:numId w:val="27"/>
        </w:numPr>
        <w:tabs>
          <w:tab w:val="clear" w:pos="1440"/>
        </w:tabs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sem za isti namen že pridobil finančna sredstva;</w:t>
      </w:r>
    </w:p>
    <w:p w14:paraId="109B72FC" w14:textId="77777777" w:rsidR="00B77335" w:rsidRPr="004C479B" w:rsidRDefault="00B77335" w:rsidP="00B77335">
      <w:pPr>
        <w:pStyle w:val="Default"/>
        <w:numPr>
          <w:ilvl w:val="0"/>
          <w:numId w:val="27"/>
        </w:numPr>
        <w:tabs>
          <w:tab w:val="clear" w:pos="1440"/>
        </w:tabs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projekta ne izvedem;</w:t>
      </w:r>
    </w:p>
    <w:p w14:paraId="3696E179" w14:textId="77777777" w:rsidR="00B77335" w:rsidRPr="004C479B" w:rsidRDefault="00B77335" w:rsidP="00B77335">
      <w:pPr>
        <w:pStyle w:val="Default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sem davčni dolžnik.</w:t>
      </w:r>
    </w:p>
    <w:p w14:paraId="5554B413" w14:textId="77777777" w:rsidR="00B77335" w:rsidRPr="004C479B" w:rsidRDefault="00B77335" w:rsidP="00B77335">
      <w:pPr>
        <w:pStyle w:val="Default"/>
        <w:ind w:left="720" w:hanging="360"/>
        <w:rPr>
          <w:rFonts w:ascii="Arial" w:hAnsi="Arial" w:cs="Arial"/>
          <w:sz w:val="22"/>
          <w:szCs w:val="22"/>
        </w:rPr>
      </w:pPr>
    </w:p>
    <w:p w14:paraId="7E9F437B" w14:textId="150AEBB1" w:rsidR="00B77335" w:rsidRDefault="00B77335" w:rsidP="00B77335">
      <w:pPr>
        <w:ind w:left="720"/>
        <w:jc w:val="both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V navedenih primerih izgubim pravico do pridobitve sredstev po Pravilniku o ohranjanju in spodbujanju razvoja kmetijstva, gozdarstva in podeželja v Občini Makole (Uradno glasilo slovenskih občin, št. 24/2025)  za naslednji dve leti</w:t>
      </w:r>
      <w:r>
        <w:rPr>
          <w:rFonts w:ascii="Arial" w:hAnsi="Arial" w:cs="Arial"/>
          <w:sz w:val="22"/>
          <w:szCs w:val="22"/>
        </w:rPr>
        <w:t>.</w:t>
      </w:r>
    </w:p>
    <w:p w14:paraId="4892F529" w14:textId="77777777" w:rsidR="00885DCB" w:rsidRPr="004C479B" w:rsidRDefault="00885DCB" w:rsidP="00885DCB">
      <w:pPr>
        <w:pStyle w:val="Default"/>
        <w:numPr>
          <w:ilvl w:val="0"/>
          <w:numId w:val="26"/>
        </w:numPr>
        <w:tabs>
          <w:tab w:val="clear" w:pos="1440"/>
        </w:tabs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 xml:space="preserve">da za iste upravičene stroške in za isti namen, kot jih navajam v </w:t>
      </w:r>
      <w:proofErr w:type="spellStart"/>
      <w:r w:rsidRPr="004C479B">
        <w:rPr>
          <w:rFonts w:ascii="Arial" w:hAnsi="Arial" w:cs="Arial"/>
          <w:sz w:val="22"/>
          <w:szCs w:val="22"/>
        </w:rPr>
        <w:t>vloginisem</w:t>
      </w:r>
      <w:proofErr w:type="spellEnd"/>
      <w:r w:rsidRPr="004C479B">
        <w:rPr>
          <w:rFonts w:ascii="Arial" w:hAnsi="Arial" w:cs="Arial"/>
          <w:sz w:val="22"/>
          <w:szCs w:val="22"/>
        </w:rPr>
        <w:t xml:space="preserve"> pridobil sredstev oz. nisem v postopku pridobivanja sredstev iz kateregakoli drugega javnega vira (sredstva Republike Slovenije ali EU);</w:t>
      </w:r>
    </w:p>
    <w:p w14:paraId="0028E552" w14:textId="77777777" w:rsidR="00885DCB" w:rsidRPr="004C479B" w:rsidRDefault="00885DCB" w:rsidP="00885DCB">
      <w:pPr>
        <w:pStyle w:val="Default"/>
        <w:numPr>
          <w:ilvl w:val="0"/>
          <w:numId w:val="26"/>
        </w:numPr>
        <w:tabs>
          <w:tab w:val="clear" w:pos="1440"/>
          <w:tab w:val="num" w:pos="1637"/>
        </w:tabs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bom v primeru odobritve pomoči hranil vso dokumentacijo, ki je bila podlaga za odobritev pomoči po tem razpisu, deset let od datuma prejema pomoči;</w:t>
      </w:r>
    </w:p>
    <w:p w14:paraId="3BF21BFC" w14:textId="77777777" w:rsidR="00885DCB" w:rsidRPr="004C479B" w:rsidRDefault="00885DCB" w:rsidP="00885DCB">
      <w:pPr>
        <w:pStyle w:val="Default"/>
        <w:numPr>
          <w:ilvl w:val="0"/>
          <w:numId w:val="26"/>
        </w:numPr>
        <w:tabs>
          <w:tab w:val="clear" w:pos="1440"/>
          <w:tab w:val="num" w:pos="1637"/>
        </w:tabs>
        <w:ind w:left="720"/>
        <w:rPr>
          <w:rFonts w:ascii="Arial" w:hAnsi="Arial" w:cs="Arial"/>
          <w:sz w:val="22"/>
          <w:szCs w:val="22"/>
        </w:rPr>
      </w:pPr>
      <w:r w:rsidRPr="004C479B">
        <w:rPr>
          <w:rFonts w:ascii="Arial" w:hAnsi="Arial" w:cs="Arial"/>
          <w:sz w:val="22"/>
          <w:szCs w:val="22"/>
        </w:rPr>
        <w:t>da za namen razpisa dovoljujem Občini  Makole pridobitev podatkov iz uradnih evidenc;</w:t>
      </w:r>
    </w:p>
    <w:p w14:paraId="6BA639C5" w14:textId="77777777" w:rsidR="00885DCB" w:rsidRDefault="00885DCB" w:rsidP="00B77335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0E14E7C4" w14:textId="77777777" w:rsidR="00885DCB" w:rsidRDefault="00885DCB" w:rsidP="00B77335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4833B53B" w14:textId="77777777" w:rsidR="00286FE0" w:rsidRPr="00F42606" w:rsidRDefault="00286FE0" w:rsidP="00286FE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2BC70DA" w14:textId="77777777" w:rsidR="00F42606" w:rsidRPr="00F42606" w:rsidRDefault="00F42606" w:rsidP="00286FE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2421B90" w14:textId="77777777" w:rsidR="00286FE0" w:rsidRPr="00F42606" w:rsidRDefault="00BD311E" w:rsidP="00286FE0">
      <w:pPr>
        <w:autoSpaceDE w:val="0"/>
        <w:autoSpaceDN w:val="0"/>
        <w:adjustRightInd w:val="0"/>
        <w:ind w:left="280" w:hanging="28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b/>
          <w:bCs/>
          <w:sz w:val="22"/>
          <w:szCs w:val="22"/>
        </w:rPr>
        <w:t>Makole</w:t>
      </w:r>
      <w:r w:rsidR="00286FE0" w:rsidRPr="00F42606">
        <w:rPr>
          <w:rFonts w:ascii="Arial" w:hAnsi="Arial" w:cs="Arial"/>
          <w:b/>
          <w:bCs/>
          <w:sz w:val="22"/>
          <w:szCs w:val="22"/>
        </w:rPr>
        <w:t xml:space="preserve">, ____________________ </w:t>
      </w:r>
    </w:p>
    <w:p w14:paraId="0D2817EB" w14:textId="77777777" w:rsidR="00286FE0" w:rsidRPr="00F42606" w:rsidRDefault="00286FE0" w:rsidP="00286FE0">
      <w:pPr>
        <w:autoSpaceDE w:val="0"/>
        <w:autoSpaceDN w:val="0"/>
        <w:adjustRightInd w:val="0"/>
        <w:ind w:left="280" w:hanging="280"/>
        <w:jc w:val="right"/>
        <w:rPr>
          <w:rFonts w:ascii="Arial" w:hAnsi="Arial" w:cs="Arial"/>
          <w:b/>
          <w:bCs/>
          <w:sz w:val="22"/>
          <w:szCs w:val="22"/>
        </w:rPr>
      </w:pPr>
      <w:r w:rsidRPr="00F42606">
        <w:rPr>
          <w:rFonts w:ascii="Arial" w:hAnsi="Arial" w:cs="Arial"/>
          <w:b/>
          <w:bCs/>
          <w:sz w:val="22"/>
          <w:szCs w:val="22"/>
        </w:rPr>
        <w:t xml:space="preserve">Podpis vlagatelja:________________________ </w:t>
      </w:r>
    </w:p>
    <w:p w14:paraId="562A4A1E" w14:textId="77777777" w:rsidR="00286FE0" w:rsidRPr="00F42606" w:rsidRDefault="00286FE0" w:rsidP="00286FE0">
      <w:pPr>
        <w:autoSpaceDE w:val="0"/>
        <w:autoSpaceDN w:val="0"/>
        <w:adjustRightInd w:val="0"/>
        <w:ind w:left="280" w:hanging="280"/>
        <w:jc w:val="right"/>
        <w:rPr>
          <w:rFonts w:ascii="Arial" w:hAnsi="Arial" w:cs="Arial"/>
          <w:b/>
          <w:bCs/>
          <w:sz w:val="22"/>
          <w:szCs w:val="22"/>
        </w:rPr>
      </w:pPr>
    </w:p>
    <w:p w14:paraId="2F6A4022" w14:textId="77777777" w:rsidR="00286FE0" w:rsidRPr="00F42606" w:rsidRDefault="00286FE0" w:rsidP="00286FE0">
      <w:pPr>
        <w:autoSpaceDE w:val="0"/>
        <w:autoSpaceDN w:val="0"/>
        <w:adjustRightInd w:val="0"/>
        <w:ind w:left="280" w:hanging="280"/>
        <w:jc w:val="right"/>
        <w:rPr>
          <w:rFonts w:ascii="Arial" w:hAnsi="Arial" w:cs="Arial"/>
          <w:sz w:val="22"/>
          <w:szCs w:val="22"/>
        </w:rPr>
      </w:pPr>
    </w:p>
    <w:p w14:paraId="1A2B2D06" w14:textId="77777777" w:rsidR="00286FE0" w:rsidRPr="00F42606" w:rsidRDefault="00286FE0" w:rsidP="00286FE0">
      <w:pPr>
        <w:autoSpaceDE w:val="0"/>
        <w:autoSpaceDN w:val="0"/>
        <w:adjustRightInd w:val="0"/>
        <w:ind w:left="280" w:hanging="280"/>
        <w:jc w:val="right"/>
        <w:rPr>
          <w:rFonts w:ascii="Arial" w:hAnsi="Arial" w:cs="Arial"/>
          <w:sz w:val="22"/>
          <w:szCs w:val="22"/>
        </w:rPr>
      </w:pPr>
    </w:p>
    <w:p w14:paraId="056AFC66" w14:textId="77777777" w:rsidR="00286FE0" w:rsidRPr="00F42606" w:rsidRDefault="00286FE0" w:rsidP="00286FE0">
      <w:pPr>
        <w:autoSpaceDE w:val="0"/>
        <w:autoSpaceDN w:val="0"/>
        <w:adjustRightInd w:val="0"/>
        <w:ind w:left="280" w:hanging="280"/>
        <w:jc w:val="right"/>
        <w:rPr>
          <w:rFonts w:ascii="Arial" w:hAnsi="Arial" w:cs="Arial"/>
          <w:sz w:val="22"/>
          <w:szCs w:val="22"/>
        </w:rPr>
      </w:pPr>
    </w:p>
    <w:p w14:paraId="746197E3" w14:textId="77777777" w:rsidR="00286FE0" w:rsidRPr="00F42606" w:rsidRDefault="00286FE0" w:rsidP="00286F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42606">
        <w:rPr>
          <w:rFonts w:ascii="Arial" w:hAnsi="Arial" w:cs="Arial"/>
          <w:sz w:val="22"/>
          <w:szCs w:val="22"/>
        </w:rPr>
        <w:t xml:space="preserve">Za obravnavo vloge so potrebna naslednja dokazila in dokumentacija: </w:t>
      </w:r>
    </w:p>
    <w:p w14:paraId="5F0CE091" w14:textId="77777777" w:rsidR="00F42606" w:rsidRPr="00F42606" w:rsidRDefault="00F42606" w:rsidP="00F42606">
      <w:pPr>
        <w:numPr>
          <w:ilvl w:val="0"/>
          <w:numId w:val="24"/>
        </w:numPr>
        <w:rPr>
          <w:rFonts w:ascii="Arial" w:hAnsi="Arial" w:cs="Arial"/>
          <w:bCs/>
          <w:color w:val="000000"/>
          <w:sz w:val="22"/>
          <w:szCs w:val="22"/>
        </w:rPr>
      </w:pPr>
      <w:r w:rsidRPr="00F42606">
        <w:rPr>
          <w:rFonts w:ascii="Arial" w:hAnsi="Arial" w:cs="Arial"/>
          <w:bCs/>
          <w:color w:val="000000"/>
          <w:sz w:val="22"/>
          <w:szCs w:val="22"/>
        </w:rPr>
        <w:t>dokazila o ustrezni registraciji in usposobljenosti;</w:t>
      </w:r>
    </w:p>
    <w:p w14:paraId="237B3E1E" w14:textId="77777777" w:rsidR="00885DCB" w:rsidRPr="00885DCB" w:rsidRDefault="00885DCB" w:rsidP="00885DCB">
      <w:pPr>
        <w:pStyle w:val="Odstavekseznama"/>
        <w:numPr>
          <w:ilvl w:val="0"/>
          <w:numId w:val="24"/>
        </w:numPr>
        <w:rPr>
          <w:rFonts w:ascii="Arial" w:hAnsi="Arial" w:cs="Arial"/>
          <w:bCs/>
          <w:color w:val="000000"/>
          <w:sz w:val="22"/>
          <w:szCs w:val="22"/>
        </w:rPr>
      </w:pPr>
      <w:r w:rsidRPr="00885DCB">
        <w:rPr>
          <w:rFonts w:ascii="Arial" w:hAnsi="Arial" w:cs="Arial"/>
          <w:bCs/>
          <w:color w:val="000000"/>
          <w:sz w:val="22"/>
          <w:szCs w:val="22"/>
        </w:rPr>
        <w:t>program dejavnosti promocijskih ukrepov s predračunom stroškov;</w:t>
      </w:r>
    </w:p>
    <w:p w14:paraId="0C0FF352" w14:textId="180C4758" w:rsidR="00F42606" w:rsidRPr="00F42606" w:rsidRDefault="00F42606" w:rsidP="00885DCB">
      <w:pPr>
        <w:ind w:left="720"/>
        <w:rPr>
          <w:rFonts w:ascii="Arial" w:hAnsi="Arial" w:cs="Arial"/>
          <w:bCs/>
          <w:color w:val="000000"/>
          <w:sz w:val="22"/>
          <w:szCs w:val="22"/>
        </w:rPr>
      </w:pPr>
    </w:p>
    <w:p w14:paraId="5AF63FB1" w14:textId="77777777" w:rsidR="00286FE0" w:rsidRPr="00F42606" w:rsidRDefault="00286FE0" w:rsidP="00286F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3F65E44" w14:textId="77777777" w:rsidR="00286FE0" w:rsidRPr="00F42606" w:rsidRDefault="00286FE0" w:rsidP="00286F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D8B1EF0" w14:textId="77777777" w:rsidR="00286FE0" w:rsidRPr="00F42606" w:rsidRDefault="00286FE0" w:rsidP="00286F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2E9490" w14:textId="77777777" w:rsidR="00286FE0" w:rsidRPr="00F42606" w:rsidRDefault="00286FE0" w:rsidP="00286F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F0614B4" w14:textId="77777777" w:rsidR="00286FE0" w:rsidRPr="00F42606" w:rsidRDefault="00286FE0" w:rsidP="00286FE0">
      <w:pPr>
        <w:rPr>
          <w:rFonts w:ascii="Arial" w:hAnsi="Arial" w:cs="Arial"/>
          <w:color w:val="000000"/>
          <w:sz w:val="22"/>
          <w:szCs w:val="22"/>
        </w:rPr>
      </w:pPr>
    </w:p>
    <w:p w14:paraId="575526AA" w14:textId="77777777" w:rsidR="00C36A75" w:rsidRPr="00D9559B" w:rsidRDefault="00C36A75" w:rsidP="00DD0CC8">
      <w:pPr>
        <w:autoSpaceDE w:val="0"/>
        <w:autoSpaceDN w:val="0"/>
        <w:adjustRightInd w:val="0"/>
        <w:rPr>
          <w:color w:val="000000"/>
        </w:rPr>
      </w:pPr>
      <w:r w:rsidRPr="00D9559B">
        <w:t xml:space="preserve"> </w:t>
      </w:r>
    </w:p>
    <w:p w14:paraId="78B92989" w14:textId="77777777" w:rsidR="00C36A75" w:rsidRDefault="00C36A75" w:rsidP="00C36A75">
      <w:pPr>
        <w:rPr>
          <w:color w:val="000000"/>
          <w:sz w:val="22"/>
          <w:szCs w:val="22"/>
        </w:rPr>
      </w:pPr>
    </w:p>
    <w:sectPr w:rsidR="00C36A75" w:rsidSect="00E86D9B">
      <w:headerReference w:type="default" r:id="rId9"/>
      <w:type w:val="continuous"/>
      <w:pgSz w:w="11906" w:h="16838"/>
      <w:pgMar w:top="1618" w:right="851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EBC7" w14:textId="77777777" w:rsidR="007D5319" w:rsidRDefault="007D5319">
      <w:r>
        <w:separator/>
      </w:r>
    </w:p>
  </w:endnote>
  <w:endnote w:type="continuationSeparator" w:id="0">
    <w:p w14:paraId="6EBAFA7F" w14:textId="77777777" w:rsidR="007D5319" w:rsidRDefault="007D5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368D" w14:textId="77777777" w:rsidR="00FF2AD9" w:rsidRDefault="00FF2AD9" w:rsidP="001478A7">
    <w:pPr>
      <w:pStyle w:val="Noga"/>
    </w:pPr>
    <w:r w:rsidRPr="00332C74">
      <w:rPr>
        <w:rFonts w:ascii="Arial Narrow" w:hAnsi="Arial Narrow"/>
        <w:color w:val="333333"/>
        <w:sz w:val="20"/>
        <w:szCs w:val="20"/>
      </w:rPr>
      <w:fldChar w:fldCharType="begin"/>
    </w:r>
    <w:r w:rsidRPr="00332C74">
      <w:rPr>
        <w:rFonts w:ascii="Arial Narrow" w:hAnsi="Arial Narrow"/>
        <w:color w:val="333333"/>
        <w:sz w:val="20"/>
        <w:szCs w:val="20"/>
      </w:rPr>
      <w:instrText xml:space="preserve"> FILENAME </w:instrText>
    </w:r>
    <w:r w:rsidRPr="00332C74">
      <w:rPr>
        <w:rFonts w:ascii="Arial Narrow" w:hAnsi="Arial Narrow"/>
        <w:color w:val="333333"/>
        <w:sz w:val="20"/>
        <w:szCs w:val="20"/>
      </w:rPr>
      <w:fldChar w:fldCharType="separate"/>
    </w:r>
    <w:r w:rsidR="007B7D8C">
      <w:rPr>
        <w:rFonts w:ascii="Arial Narrow" w:hAnsi="Arial Narrow"/>
        <w:noProof/>
        <w:color w:val="333333"/>
        <w:sz w:val="20"/>
        <w:szCs w:val="20"/>
      </w:rPr>
      <w:t>obrazec 2- prenos znanja in informiranje</w:t>
    </w:r>
    <w:r w:rsidRPr="00332C74">
      <w:rPr>
        <w:rFonts w:ascii="Arial Narrow" w:hAnsi="Arial Narrow"/>
        <w:color w:val="333333"/>
        <w:sz w:val="20"/>
        <w:szCs w:val="20"/>
      </w:rPr>
      <w:fldChar w:fldCharType="end"/>
    </w:r>
    <w:r>
      <w:tab/>
    </w:r>
    <w:r>
      <w:tab/>
    </w:r>
    <w:r w:rsidRPr="00332C74">
      <w:rPr>
        <w:rFonts w:ascii="Arial Narrow" w:hAnsi="Arial Narrow"/>
        <w:color w:val="333333"/>
        <w:sz w:val="20"/>
        <w:szCs w:val="20"/>
      </w:rPr>
      <w:t xml:space="preserve">Stran </w:t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fldChar w:fldCharType="begin"/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instrText xml:space="preserve"> PAGE </w:instrText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fldChar w:fldCharType="separate"/>
    </w:r>
    <w:r w:rsidR="002E407E">
      <w:rPr>
        <w:rStyle w:val="tevilkastrani"/>
        <w:rFonts w:ascii="Arial Narrow" w:hAnsi="Arial Narrow"/>
        <w:noProof/>
        <w:color w:val="333333"/>
        <w:sz w:val="20"/>
        <w:szCs w:val="20"/>
      </w:rPr>
      <w:t>3</w:t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fldChar w:fldCharType="end"/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t>/</w:t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fldChar w:fldCharType="begin"/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instrText xml:space="preserve"> NUMPAGES </w:instrText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fldChar w:fldCharType="separate"/>
    </w:r>
    <w:r w:rsidR="002E407E">
      <w:rPr>
        <w:rStyle w:val="tevilkastrani"/>
        <w:rFonts w:ascii="Arial Narrow" w:hAnsi="Arial Narrow"/>
        <w:noProof/>
        <w:color w:val="333333"/>
        <w:sz w:val="20"/>
        <w:szCs w:val="20"/>
      </w:rPr>
      <w:t>3</w:t>
    </w:r>
    <w:r w:rsidRPr="00332C74">
      <w:rPr>
        <w:rStyle w:val="tevilkastrani"/>
        <w:rFonts w:ascii="Arial Narrow" w:hAnsi="Arial Narrow"/>
        <w:color w:val="333333"/>
        <w:sz w:val="20"/>
        <w:szCs w:val="20"/>
      </w:rPr>
      <w:fldChar w:fldCharType="end"/>
    </w:r>
    <w:r w:rsidRPr="00FF2AD9">
      <w:rPr>
        <w:color w:val="333333"/>
      </w:rPr>
      <w:t xml:space="preserve"> </w:t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t>m:ka:</w:t>
    </w:r>
    <w:r>
      <w:rPr>
        <w:vanish/>
      </w:rPr>
      <w:cr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  <w:r>
      <w:rPr>
        <w:vanish/>
      </w:rPr>
      <w:pgNum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402C3" w14:textId="77777777" w:rsidR="007D5319" w:rsidRDefault="007D5319">
      <w:r>
        <w:separator/>
      </w:r>
    </w:p>
  </w:footnote>
  <w:footnote w:type="continuationSeparator" w:id="0">
    <w:p w14:paraId="50F054CC" w14:textId="77777777" w:rsidR="007D5319" w:rsidRDefault="007D5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0D529" w14:textId="75D1B756" w:rsidR="00FF2AD9" w:rsidRDefault="003F47C3" w:rsidP="00F42606">
    <w:pPr>
      <w:pStyle w:val="Glava"/>
      <w:jc w:val="center"/>
    </w:pPr>
    <w:r>
      <w:rPr>
        <w:noProof/>
      </w:rPr>
      <w:drawing>
        <wp:inline distT="0" distB="0" distL="0" distR="0" wp14:anchorId="0F5782BF" wp14:editId="255CD7DB">
          <wp:extent cx="1809750" cy="1485900"/>
          <wp:effectExtent l="0" t="0" r="0" b="0"/>
          <wp:docPr id="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1B8D5" w14:textId="1BE3356F" w:rsidR="00FF2AD9" w:rsidRDefault="003F47C3" w:rsidP="00160F8E">
    <w:pPr>
      <w:pStyle w:val="Glava"/>
      <w:jc w:val="center"/>
    </w:pPr>
    <w:r>
      <w:rPr>
        <w:noProof/>
      </w:rPr>
      <w:drawing>
        <wp:inline distT="0" distB="0" distL="0" distR="0" wp14:anchorId="2B3F94CE" wp14:editId="55864A74">
          <wp:extent cx="466725" cy="514350"/>
          <wp:effectExtent l="0" t="0" r="0" b="0"/>
          <wp:docPr id="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9C69F7" w14:textId="77777777" w:rsidR="009F3A76" w:rsidRDefault="009F3A76" w:rsidP="00160F8E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35AF8E"/>
    <w:multiLevelType w:val="hybridMultilevel"/>
    <w:tmpl w:val="83F910A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A1A7281"/>
    <w:multiLevelType w:val="hybridMultilevel"/>
    <w:tmpl w:val="4BEF2D26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A4A1EA76"/>
    <w:multiLevelType w:val="hybridMultilevel"/>
    <w:tmpl w:val="B52325E8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E32B97FD"/>
    <w:multiLevelType w:val="hybridMultilevel"/>
    <w:tmpl w:val="23194E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178C69"/>
    <w:multiLevelType w:val="hybridMultilevel"/>
    <w:tmpl w:val="DBF803BB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4247D1E"/>
    <w:multiLevelType w:val="hybridMultilevel"/>
    <w:tmpl w:val="8AD6A364"/>
    <w:lvl w:ilvl="0" w:tplc="BF2A68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D610F7"/>
    <w:multiLevelType w:val="hybridMultilevel"/>
    <w:tmpl w:val="FDE4CC62"/>
    <w:lvl w:ilvl="0" w:tplc="BF2A68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F7247CC"/>
    <w:multiLevelType w:val="hybridMultilevel"/>
    <w:tmpl w:val="6498A6E6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2490"/>
        </w:tabs>
        <w:ind w:left="2490" w:hanging="69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ECB7B6C"/>
    <w:multiLevelType w:val="hybridMultilevel"/>
    <w:tmpl w:val="C286251C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26072E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920D9"/>
    <w:multiLevelType w:val="hybridMultilevel"/>
    <w:tmpl w:val="BAC0E7E0"/>
    <w:lvl w:ilvl="0" w:tplc="0424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A93AF3"/>
    <w:multiLevelType w:val="hybridMultilevel"/>
    <w:tmpl w:val="8A38F178"/>
    <w:lvl w:ilvl="0" w:tplc="AF36269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3EEC"/>
    <w:multiLevelType w:val="hybridMultilevel"/>
    <w:tmpl w:val="64D0DABE"/>
    <w:lvl w:ilvl="0" w:tplc="AF36269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358CD"/>
    <w:multiLevelType w:val="hybridMultilevel"/>
    <w:tmpl w:val="90269738"/>
    <w:lvl w:ilvl="0" w:tplc="E29E6080">
      <w:start w:val="2"/>
      <w:numFmt w:val="decimal"/>
      <w:lvlText w:val="%1."/>
      <w:lvlJc w:val="left"/>
      <w:pPr>
        <w:tabs>
          <w:tab w:val="num" w:pos="336"/>
        </w:tabs>
        <w:ind w:left="336" w:hanging="360"/>
      </w:pPr>
    </w:lvl>
    <w:lvl w:ilvl="1" w:tplc="8BD4DB8A">
      <w:start w:val="4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92C9B0"/>
    <w:multiLevelType w:val="hybridMultilevel"/>
    <w:tmpl w:val="848D6EC9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13523B8"/>
    <w:multiLevelType w:val="hybridMultilevel"/>
    <w:tmpl w:val="A0EFEBA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5633177"/>
    <w:multiLevelType w:val="hybridMultilevel"/>
    <w:tmpl w:val="A5C64A7A"/>
    <w:lvl w:ilvl="0" w:tplc="042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AFBA2260">
      <w:numFmt w:val="bullet"/>
      <w:lvlText w:val="-"/>
      <w:lvlJc w:val="left"/>
      <w:pPr>
        <w:tabs>
          <w:tab w:val="num" w:pos="2490"/>
        </w:tabs>
        <w:ind w:left="2490" w:hanging="69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47816DBA"/>
    <w:multiLevelType w:val="hybridMultilevel"/>
    <w:tmpl w:val="78B2B6DC"/>
    <w:lvl w:ilvl="0" w:tplc="038C642C">
      <w:start w:val="8000"/>
      <w:numFmt w:val="bullet"/>
      <w:lvlText w:val="-"/>
      <w:lvlJc w:val="center"/>
      <w:pPr>
        <w:ind w:left="720" w:hanging="360"/>
      </w:pPr>
      <w:rPr>
        <w:rFonts w:ascii="Garamond" w:eastAsia="Times New Roman" w:hAnsi="Garamond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E672E"/>
    <w:multiLevelType w:val="hybridMultilevel"/>
    <w:tmpl w:val="245401A0"/>
    <w:lvl w:ilvl="0" w:tplc="1FA43E5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1D4DF5"/>
    <w:multiLevelType w:val="hybridMultilevel"/>
    <w:tmpl w:val="D7429B54"/>
    <w:lvl w:ilvl="0" w:tplc="8BD4DB8A">
      <w:start w:val="4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BF3BF0"/>
    <w:multiLevelType w:val="hybridMultilevel"/>
    <w:tmpl w:val="009801DE"/>
    <w:lvl w:ilvl="0" w:tplc="851C1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89660"/>
    <w:multiLevelType w:val="hybridMultilevel"/>
    <w:tmpl w:val="4544C4A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61194F48"/>
    <w:multiLevelType w:val="multilevel"/>
    <w:tmpl w:val="881C04B4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5"/>
      <w:numFmt w:val="decimal"/>
      <w:lvlText w:val="%1.%2"/>
      <w:lvlJc w:val="left"/>
      <w:pPr>
        <w:tabs>
          <w:tab w:val="num" w:pos="366"/>
        </w:tabs>
        <w:ind w:left="366" w:hanging="390"/>
      </w:pPr>
    </w:lvl>
    <w:lvl w:ilvl="2">
      <w:start w:val="1"/>
      <w:numFmt w:val="decimal"/>
      <w:lvlText w:val="%1.%2.%3"/>
      <w:lvlJc w:val="left"/>
      <w:pPr>
        <w:tabs>
          <w:tab w:val="num" w:pos="672"/>
        </w:tabs>
        <w:ind w:left="672" w:hanging="720"/>
      </w:pPr>
    </w:lvl>
    <w:lvl w:ilvl="3">
      <w:start w:val="1"/>
      <w:numFmt w:val="decimal"/>
      <w:lvlText w:val="%1.%2.%3.%4"/>
      <w:lvlJc w:val="left"/>
      <w:pPr>
        <w:tabs>
          <w:tab w:val="num" w:pos="648"/>
        </w:tabs>
        <w:ind w:left="648" w:hanging="720"/>
      </w:pPr>
    </w:lvl>
    <w:lvl w:ilvl="4">
      <w:start w:val="1"/>
      <w:numFmt w:val="decimal"/>
      <w:lvlText w:val="%1.%2.%3.%4.%5"/>
      <w:lvlJc w:val="left"/>
      <w:pPr>
        <w:tabs>
          <w:tab w:val="num" w:pos="984"/>
        </w:tabs>
        <w:ind w:left="984" w:hanging="1080"/>
      </w:pPr>
    </w:lvl>
    <w:lvl w:ilvl="5">
      <w:start w:val="1"/>
      <w:numFmt w:val="decimal"/>
      <w:lvlText w:val="%1.%2.%3.%4.%5.%6"/>
      <w:lvlJc w:val="left"/>
      <w:pPr>
        <w:tabs>
          <w:tab w:val="num" w:pos="960"/>
        </w:tabs>
        <w:ind w:left="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272"/>
        </w:tabs>
        <w:ind w:left="12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248"/>
        </w:tabs>
        <w:ind w:left="1248" w:hanging="1440"/>
      </w:pPr>
    </w:lvl>
  </w:abstractNum>
  <w:abstractNum w:abstractNumId="22" w15:restartNumberingAfterBreak="0">
    <w:nsid w:val="63EE6496"/>
    <w:multiLevelType w:val="hybridMultilevel"/>
    <w:tmpl w:val="BF3CE0EA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5844FF"/>
    <w:multiLevelType w:val="hybridMultilevel"/>
    <w:tmpl w:val="7FE61C9C"/>
    <w:lvl w:ilvl="0" w:tplc="8BD4DB8A">
      <w:start w:val="4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0C0EA5"/>
    <w:multiLevelType w:val="multilevel"/>
    <w:tmpl w:val="207E04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36"/>
        </w:tabs>
        <w:ind w:left="336" w:hanging="360"/>
      </w:pPr>
    </w:lvl>
    <w:lvl w:ilvl="2">
      <w:start w:val="1"/>
      <w:numFmt w:val="decimal"/>
      <w:lvlText w:val="%1.%2.%3."/>
      <w:lvlJc w:val="left"/>
      <w:pPr>
        <w:tabs>
          <w:tab w:val="num" w:pos="672"/>
        </w:tabs>
        <w:ind w:left="672" w:hanging="720"/>
      </w:pPr>
    </w:lvl>
    <w:lvl w:ilvl="3">
      <w:start w:val="1"/>
      <w:numFmt w:val="decimal"/>
      <w:lvlText w:val="%1.%2.%3.%4."/>
      <w:lvlJc w:val="left"/>
      <w:pPr>
        <w:tabs>
          <w:tab w:val="num" w:pos="648"/>
        </w:tabs>
        <w:ind w:left="648" w:hanging="720"/>
      </w:pPr>
    </w:lvl>
    <w:lvl w:ilvl="4">
      <w:start w:val="1"/>
      <w:numFmt w:val="decimal"/>
      <w:lvlText w:val="%1.%2.%3.%4.%5."/>
      <w:lvlJc w:val="left"/>
      <w:pPr>
        <w:tabs>
          <w:tab w:val="num" w:pos="984"/>
        </w:tabs>
        <w:ind w:left="984" w:hanging="1080"/>
      </w:pPr>
    </w:lvl>
    <w:lvl w:ilvl="5">
      <w:start w:val="1"/>
      <w:numFmt w:val="decimal"/>
      <w:lvlText w:val="%1.%2.%3.%4.%5.%6."/>
      <w:lvlJc w:val="left"/>
      <w:pPr>
        <w:tabs>
          <w:tab w:val="num" w:pos="960"/>
        </w:tabs>
        <w:ind w:left="9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72"/>
        </w:tabs>
        <w:ind w:left="127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608"/>
        </w:tabs>
        <w:ind w:left="1608" w:hanging="1800"/>
      </w:pPr>
    </w:lvl>
  </w:abstractNum>
  <w:abstractNum w:abstractNumId="25" w15:restartNumberingAfterBreak="0">
    <w:nsid w:val="6C24792C"/>
    <w:multiLevelType w:val="hybridMultilevel"/>
    <w:tmpl w:val="A99AE64C"/>
    <w:lvl w:ilvl="0" w:tplc="038C642C">
      <w:start w:val="8000"/>
      <w:numFmt w:val="bullet"/>
      <w:lvlText w:val="-"/>
      <w:lvlJc w:val="center"/>
      <w:pPr>
        <w:ind w:left="720" w:hanging="360"/>
      </w:pPr>
      <w:rPr>
        <w:rFonts w:ascii="Garamond" w:eastAsia="Times New Roman" w:hAnsi="Garamond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F27CAD"/>
    <w:multiLevelType w:val="hybridMultilevel"/>
    <w:tmpl w:val="6087894D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 w16cid:durableId="1475366981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49565327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9045792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07168752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435103344">
    <w:abstractNumId w:val="2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7805814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088163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973225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29481209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6684378">
    <w:abstractNumId w:val="2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77958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262747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9160846">
    <w:abstractNumId w:val="6"/>
  </w:num>
  <w:num w:numId="14" w16cid:durableId="162288138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20843856">
    <w:abstractNumId w:val="14"/>
  </w:num>
  <w:num w:numId="16" w16cid:durableId="1114254925">
    <w:abstractNumId w:val="3"/>
  </w:num>
  <w:num w:numId="17" w16cid:durableId="129252447">
    <w:abstractNumId w:val="0"/>
  </w:num>
  <w:num w:numId="18" w16cid:durableId="1402211293">
    <w:abstractNumId w:val="22"/>
  </w:num>
  <w:num w:numId="19" w16cid:durableId="1615400659">
    <w:abstractNumId w:val="10"/>
  </w:num>
  <w:num w:numId="20" w16cid:durableId="1753962902">
    <w:abstractNumId w:val="25"/>
  </w:num>
  <w:num w:numId="21" w16cid:durableId="671029864">
    <w:abstractNumId w:val="16"/>
  </w:num>
  <w:num w:numId="22" w16cid:durableId="1094322843">
    <w:abstractNumId w:val="11"/>
  </w:num>
  <w:num w:numId="23" w16cid:durableId="345254945">
    <w:abstractNumId w:val="19"/>
  </w:num>
  <w:num w:numId="24" w16cid:durableId="881476435">
    <w:abstractNumId w:val="8"/>
  </w:num>
  <w:num w:numId="25" w16cid:durableId="1308894437">
    <w:abstractNumId w:val="9"/>
  </w:num>
  <w:num w:numId="26" w16cid:durableId="440032770">
    <w:abstractNumId w:val="15"/>
  </w:num>
  <w:num w:numId="27" w16cid:durableId="8050020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FF0"/>
    <w:rsid w:val="000041BE"/>
    <w:rsid w:val="000311A9"/>
    <w:rsid w:val="00035630"/>
    <w:rsid w:val="0004130A"/>
    <w:rsid w:val="00042208"/>
    <w:rsid w:val="00053F92"/>
    <w:rsid w:val="00055334"/>
    <w:rsid w:val="00066E8E"/>
    <w:rsid w:val="00071669"/>
    <w:rsid w:val="00094694"/>
    <w:rsid w:val="000952CD"/>
    <w:rsid w:val="00096814"/>
    <w:rsid w:val="00096B82"/>
    <w:rsid w:val="000A42EF"/>
    <w:rsid w:val="000A63D1"/>
    <w:rsid w:val="000A7868"/>
    <w:rsid w:val="000A7FF6"/>
    <w:rsid w:val="000B0C55"/>
    <w:rsid w:val="000B5FD5"/>
    <w:rsid w:val="000C1DAD"/>
    <w:rsid w:val="000E2399"/>
    <w:rsid w:val="000E68A0"/>
    <w:rsid w:val="000E79E4"/>
    <w:rsid w:val="000F1908"/>
    <w:rsid w:val="000F4358"/>
    <w:rsid w:val="000F5C1C"/>
    <w:rsid w:val="000F6077"/>
    <w:rsid w:val="00100C5E"/>
    <w:rsid w:val="00107623"/>
    <w:rsid w:val="001121BE"/>
    <w:rsid w:val="00113BB4"/>
    <w:rsid w:val="0012380C"/>
    <w:rsid w:val="0013272B"/>
    <w:rsid w:val="00133CFB"/>
    <w:rsid w:val="00146144"/>
    <w:rsid w:val="001478A7"/>
    <w:rsid w:val="00150F76"/>
    <w:rsid w:val="00160F8E"/>
    <w:rsid w:val="00161122"/>
    <w:rsid w:val="001613D0"/>
    <w:rsid w:val="0016453D"/>
    <w:rsid w:val="00167F93"/>
    <w:rsid w:val="00172114"/>
    <w:rsid w:val="0017535C"/>
    <w:rsid w:val="00175DAA"/>
    <w:rsid w:val="00192C52"/>
    <w:rsid w:val="00193AC9"/>
    <w:rsid w:val="00193AF4"/>
    <w:rsid w:val="00197046"/>
    <w:rsid w:val="001A423E"/>
    <w:rsid w:val="001B2D0C"/>
    <w:rsid w:val="001C37AE"/>
    <w:rsid w:val="001C3C56"/>
    <w:rsid w:val="001C4560"/>
    <w:rsid w:val="001C615C"/>
    <w:rsid w:val="001D0B96"/>
    <w:rsid w:val="001D4601"/>
    <w:rsid w:val="001D6908"/>
    <w:rsid w:val="001E6DB0"/>
    <w:rsid w:val="001E75E8"/>
    <w:rsid w:val="001F20D7"/>
    <w:rsid w:val="001F4F37"/>
    <w:rsid w:val="001F69B3"/>
    <w:rsid w:val="001F70E5"/>
    <w:rsid w:val="00201A4B"/>
    <w:rsid w:val="002110DF"/>
    <w:rsid w:val="002137C3"/>
    <w:rsid w:val="00231E52"/>
    <w:rsid w:val="00236C49"/>
    <w:rsid w:val="002430E2"/>
    <w:rsid w:val="002432DF"/>
    <w:rsid w:val="0024468A"/>
    <w:rsid w:val="00244DEA"/>
    <w:rsid w:val="0024700A"/>
    <w:rsid w:val="002525DE"/>
    <w:rsid w:val="00252934"/>
    <w:rsid w:val="00253EBB"/>
    <w:rsid w:val="00253F0F"/>
    <w:rsid w:val="002608F1"/>
    <w:rsid w:val="0026119B"/>
    <w:rsid w:val="00262D8E"/>
    <w:rsid w:val="00274FC2"/>
    <w:rsid w:val="00281D55"/>
    <w:rsid w:val="0028694F"/>
    <w:rsid w:val="00286FE0"/>
    <w:rsid w:val="00295DD2"/>
    <w:rsid w:val="00297073"/>
    <w:rsid w:val="002A2322"/>
    <w:rsid w:val="002A7B7C"/>
    <w:rsid w:val="002C3309"/>
    <w:rsid w:val="002D48EC"/>
    <w:rsid w:val="002E29A6"/>
    <w:rsid w:val="002E407E"/>
    <w:rsid w:val="002F18E7"/>
    <w:rsid w:val="002F7009"/>
    <w:rsid w:val="00311155"/>
    <w:rsid w:val="003134FD"/>
    <w:rsid w:val="003151EC"/>
    <w:rsid w:val="003168B3"/>
    <w:rsid w:val="00332C74"/>
    <w:rsid w:val="0035306C"/>
    <w:rsid w:val="00356784"/>
    <w:rsid w:val="00360643"/>
    <w:rsid w:val="0037130E"/>
    <w:rsid w:val="00373C47"/>
    <w:rsid w:val="0039037F"/>
    <w:rsid w:val="00395F43"/>
    <w:rsid w:val="0039762A"/>
    <w:rsid w:val="003B7D7D"/>
    <w:rsid w:val="003B7FF0"/>
    <w:rsid w:val="003C2530"/>
    <w:rsid w:val="003C48E4"/>
    <w:rsid w:val="003C6290"/>
    <w:rsid w:val="003C7144"/>
    <w:rsid w:val="003C7E41"/>
    <w:rsid w:val="003E0017"/>
    <w:rsid w:val="003E07F7"/>
    <w:rsid w:val="003E6508"/>
    <w:rsid w:val="003F47C3"/>
    <w:rsid w:val="003F6A6E"/>
    <w:rsid w:val="00405268"/>
    <w:rsid w:val="00445C0E"/>
    <w:rsid w:val="0044664B"/>
    <w:rsid w:val="00447486"/>
    <w:rsid w:val="00453C1B"/>
    <w:rsid w:val="00457747"/>
    <w:rsid w:val="004638C6"/>
    <w:rsid w:val="004722D7"/>
    <w:rsid w:val="00481972"/>
    <w:rsid w:val="004A2CC4"/>
    <w:rsid w:val="004B2863"/>
    <w:rsid w:val="004B53FF"/>
    <w:rsid w:val="004B5704"/>
    <w:rsid w:val="004B5CAF"/>
    <w:rsid w:val="004E719C"/>
    <w:rsid w:val="004F1B07"/>
    <w:rsid w:val="004F4630"/>
    <w:rsid w:val="00504A6A"/>
    <w:rsid w:val="00505BB4"/>
    <w:rsid w:val="00510B63"/>
    <w:rsid w:val="00513A93"/>
    <w:rsid w:val="005238DE"/>
    <w:rsid w:val="0052471E"/>
    <w:rsid w:val="00534D49"/>
    <w:rsid w:val="005370DD"/>
    <w:rsid w:val="00540A8C"/>
    <w:rsid w:val="00540B9B"/>
    <w:rsid w:val="00543B98"/>
    <w:rsid w:val="005460C4"/>
    <w:rsid w:val="005470CF"/>
    <w:rsid w:val="00556BBC"/>
    <w:rsid w:val="00557550"/>
    <w:rsid w:val="00561B94"/>
    <w:rsid w:val="00563BFC"/>
    <w:rsid w:val="00574A13"/>
    <w:rsid w:val="005830D9"/>
    <w:rsid w:val="0058384D"/>
    <w:rsid w:val="00584B61"/>
    <w:rsid w:val="00585CCF"/>
    <w:rsid w:val="00592BAA"/>
    <w:rsid w:val="005948BD"/>
    <w:rsid w:val="005A0DDE"/>
    <w:rsid w:val="005A1103"/>
    <w:rsid w:val="005B29C0"/>
    <w:rsid w:val="005B2F38"/>
    <w:rsid w:val="005B402E"/>
    <w:rsid w:val="005C0239"/>
    <w:rsid w:val="005D26C5"/>
    <w:rsid w:val="005D667B"/>
    <w:rsid w:val="005E0351"/>
    <w:rsid w:val="005F0C90"/>
    <w:rsid w:val="00602F1B"/>
    <w:rsid w:val="006033FD"/>
    <w:rsid w:val="006034E4"/>
    <w:rsid w:val="00606CD3"/>
    <w:rsid w:val="006076B0"/>
    <w:rsid w:val="00610143"/>
    <w:rsid w:val="00610D01"/>
    <w:rsid w:val="006235E2"/>
    <w:rsid w:val="00625D7B"/>
    <w:rsid w:val="00661E06"/>
    <w:rsid w:val="00667448"/>
    <w:rsid w:val="0067790F"/>
    <w:rsid w:val="00683CBB"/>
    <w:rsid w:val="00691BF3"/>
    <w:rsid w:val="00691F5F"/>
    <w:rsid w:val="006922AA"/>
    <w:rsid w:val="006968A0"/>
    <w:rsid w:val="006A2A96"/>
    <w:rsid w:val="006A2EE9"/>
    <w:rsid w:val="006A4F3E"/>
    <w:rsid w:val="006A668F"/>
    <w:rsid w:val="006A7817"/>
    <w:rsid w:val="006B2209"/>
    <w:rsid w:val="006B3B48"/>
    <w:rsid w:val="006C0E3C"/>
    <w:rsid w:val="006D1681"/>
    <w:rsid w:val="006E00C1"/>
    <w:rsid w:val="006E6771"/>
    <w:rsid w:val="006F174B"/>
    <w:rsid w:val="006F72BB"/>
    <w:rsid w:val="00700374"/>
    <w:rsid w:val="00700DDF"/>
    <w:rsid w:val="00701364"/>
    <w:rsid w:val="0070540C"/>
    <w:rsid w:val="00711C3E"/>
    <w:rsid w:val="00712256"/>
    <w:rsid w:val="00717927"/>
    <w:rsid w:val="00725949"/>
    <w:rsid w:val="00740828"/>
    <w:rsid w:val="007747B7"/>
    <w:rsid w:val="00782657"/>
    <w:rsid w:val="007836FD"/>
    <w:rsid w:val="00791E4E"/>
    <w:rsid w:val="007A320E"/>
    <w:rsid w:val="007A443F"/>
    <w:rsid w:val="007B0ABA"/>
    <w:rsid w:val="007B66B4"/>
    <w:rsid w:val="007B7D8C"/>
    <w:rsid w:val="007C06FA"/>
    <w:rsid w:val="007C12B1"/>
    <w:rsid w:val="007C63B4"/>
    <w:rsid w:val="007C71A9"/>
    <w:rsid w:val="007D4747"/>
    <w:rsid w:val="007D5319"/>
    <w:rsid w:val="007E4C20"/>
    <w:rsid w:val="007E56BF"/>
    <w:rsid w:val="007F12A9"/>
    <w:rsid w:val="00802449"/>
    <w:rsid w:val="00811B2B"/>
    <w:rsid w:val="008323F8"/>
    <w:rsid w:val="00837006"/>
    <w:rsid w:val="0084276B"/>
    <w:rsid w:val="0084403D"/>
    <w:rsid w:val="00854758"/>
    <w:rsid w:val="00860148"/>
    <w:rsid w:val="00863F26"/>
    <w:rsid w:val="00885DCB"/>
    <w:rsid w:val="00887169"/>
    <w:rsid w:val="00890F18"/>
    <w:rsid w:val="008970A0"/>
    <w:rsid w:val="008A48D4"/>
    <w:rsid w:val="008A4B95"/>
    <w:rsid w:val="008D12E5"/>
    <w:rsid w:val="008D1E68"/>
    <w:rsid w:val="008D2B8B"/>
    <w:rsid w:val="008E0C7F"/>
    <w:rsid w:val="008E76E0"/>
    <w:rsid w:val="008F354B"/>
    <w:rsid w:val="00905EC7"/>
    <w:rsid w:val="009074F2"/>
    <w:rsid w:val="00914BDF"/>
    <w:rsid w:val="00923C41"/>
    <w:rsid w:val="00924EB6"/>
    <w:rsid w:val="00931756"/>
    <w:rsid w:val="00935B9B"/>
    <w:rsid w:val="00937FA9"/>
    <w:rsid w:val="0094217C"/>
    <w:rsid w:val="00960A01"/>
    <w:rsid w:val="00966F9F"/>
    <w:rsid w:val="0099644B"/>
    <w:rsid w:val="009A05DD"/>
    <w:rsid w:val="009A1C13"/>
    <w:rsid w:val="009A5326"/>
    <w:rsid w:val="009B16B5"/>
    <w:rsid w:val="009B6140"/>
    <w:rsid w:val="009C0130"/>
    <w:rsid w:val="009C6125"/>
    <w:rsid w:val="009D50C2"/>
    <w:rsid w:val="009F3A76"/>
    <w:rsid w:val="00A05FF6"/>
    <w:rsid w:val="00A062B3"/>
    <w:rsid w:val="00A07C1A"/>
    <w:rsid w:val="00A11696"/>
    <w:rsid w:val="00A13E4E"/>
    <w:rsid w:val="00A300D4"/>
    <w:rsid w:val="00A35AB0"/>
    <w:rsid w:val="00A45642"/>
    <w:rsid w:val="00A46F8F"/>
    <w:rsid w:val="00A47550"/>
    <w:rsid w:val="00A529BC"/>
    <w:rsid w:val="00A5680C"/>
    <w:rsid w:val="00A854DC"/>
    <w:rsid w:val="00A95158"/>
    <w:rsid w:val="00A95E37"/>
    <w:rsid w:val="00A97C1C"/>
    <w:rsid w:val="00AA34E5"/>
    <w:rsid w:val="00AA410B"/>
    <w:rsid w:val="00AB578D"/>
    <w:rsid w:val="00AC7E9B"/>
    <w:rsid w:val="00AE3F73"/>
    <w:rsid w:val="00AE53ED"/>
    <w:rsid w:val="00AE5C6E"/>
    <w:rsid w:val="00AE73E5"/>
    <w:rsid w:val="00AF0FD0"/>
    <w:rsid w:val="00AF23DC"/>
    <w:rsid w:val="00B106A9"/>
    <w:rsid w:val="00B16677"/>
    <w:rsid w:val="00B16DCE"/>
    <w:rsid w:val="00B17B72"/>
    <w:rsid w:val="00B25014"/>
    <w:rsid w:val="00B252B3"/>
    <w:rsid w:val="00B431DA"/>
    <w:rsid w:val="00B4499C"/>
    <w:rsid w:val="00B44F89"/>
    <w:rsid w:val="00B45F38"/>
    <w:rsid w:val="00B564C8"/>
    <w:rsid w:val="00B60F95"/>
    <w:rsid w:val="00B7302E"/>
    <w:rsid w:val="00B75C07"/>
    <w:rsid w:val="00B770AC"/>
    <w:rsid w:val="00B77335"/>
    <w:rsid w:val="00B9293F"/>
    <w:rsid w:val="00BA221E"/>
    <w:rsid w:val="00BA232D"/>
    <w:rsid w:val="00BA6727"/>
    <w:rsid w:val="00BC3F6D"/>
    <w:rsid w:val="00BD0411"/>
    <w:rsid w:val="00BD08E1"/>
    <w:rsid w:val="00BD311E"/>
    <w:rsid w:val="00C10C8C"/>
    <w:rsid w:val="00C317A9"/>
    <w:rsid w:val="00C32397"/>
    <w:rsid w:val="00C36656"/>
    <w:rsid w:val="00C36A75"/>
    <w:rsid w:val="00C37F94"/>
    <w:rsid w:val="00C55857"/>
    <w:rsid w:val="00C55DA0"/>
    <w:rsid w:val="00C612FF"/>
    <w:rsid w:val="00C634B2"/>
    <w:rsid w:val="00C730C2"/>
    <w:rsid w:val="00C771EB"/>
    <w:rsid w:val="00C84147"/>
    <w:rsid w:val="00C91DB8"/>
    <w:rsid w:val="00C92708"/>
    <w:rsid w:val="00C961E4"/>
    <w:rsid w:val="00CA7FD4"/>
    <w:rsid w:val="00CB2F96"/>
    <w:rsid w:val="00CB4DD6"/>
    <w:rsid w:val="00CD041F"/>
    <w:rsid w:val="00CD0732"/>
    <w:rsid w:val="00CD11C4"/>
    <w:rsid w:val="00CD45C0"/>
    <w:rsid w:val="00CE14EC"/>
    <w:rsid w:val="00CE44E3"/>
    <w:rsid w:val="00CE4E86"/>
    <w:rsid w:val="00CF510E"/>
    <w:rsid w:val="00CF5A59"/>
    <w:rsid w:val="00CF69CB"/>
    <w:rsid w:val="00CF7F3D"/>
    <w:rsid w:val="00D0515F"/>
    <w:rsid w:val="00D05DC0"/>
    <w:rsid w:val="00D1265D"/>
    <w:rsid w:val="00D20CD5"/>
    <w:rsid w:val="00D2126E"/>
    <w:rsid w:val="00D27698"/>
    <w:rsid w:val="00D27915"/>
    <w:rsid w:val="00D407FB"/>
    <w:rsid w:val="00D43455"/>
    <w:rsid w:val="00D94CFC"/>
    <w:rsid w:val="00DB0E89"/>
    <w:rsid w:val="00DB0F23"/>
    <w:rsid w:val="00DC748E"/>
    <w:rsid w:val="00DC7A4A"/>
    <w:rsid w:val="00DD0CC8"/>
    <w:rsid w:val="00DD2C51"/>
    <w:rsid w:val="00DD6476"/>
    <w:rsid w:val="00DE04BB"/>
    <w:rsid w:val="00DE2FED"/>
    <w:rsid w:val="00DE59E1"/>
    <w:rsid w:val="00DF3B83"/>
    <w:rsid w:val="00DF5305"/>
    <w:rsid w:val="00DF6CF3"/>
    <w:rsid w:val="00E00CF6"/>
    <w:rsid w:val="00E0152B"/>
    <w:rsid w:val="00E0773A"/>
    <w:rsid w:val="00E07DBA"/>
    <w:rsid w:val="00E101E3"/>
    <w:rsid w:val="00E10F56"/>
    <w:rsid w:val="00E12582"/>
    <w:rsid w:val="00E13BFF"/>
    <w:rsid w:val="00E13DBB"/>
    <w:rsid w:val="00E146CE"/>
    <w:rsid w:val="00E37BD8"/>
    <w:rsid w:val="00E37FC2"/>
    <w:rsid w:val="00E405A3"/>
    <w:rsid w:val="00E4353A"/>
    <w:rsid w:val="00E45627"/>
    <w:rsid w:val="00E45F28"/>
    <w:rsid w:val="00E50353"/>
    <w:rsid w:val="00E53B5F"/>
    <w:rsid w:val="00E547C4"/>
    <w:rsid w:val="00E60BBD"/>
    <w:rsid w:val="00E64CE8"/>
    <w:rsid w:val="00E64EC0"/>
    <w:rsid w:val="00E66097"/>
    <w:rsid w:val="00E7203C"/>
    <w:rsid w:val="00E82363"/>
    <w:rsid w:val="00E8305A"/>
    <w:rsid w:val="00E84BB9"/>
    <w:rsid w:val="00E86D9B"/>
    <w:rsid w:val="00E9428C"/>
    <w:rsid w:val="00E966B2"/>
    <w:rsid w:val="00EA45E5"/>
    <w:rsid w:val="00EB23B1"/>
    <w:rsid w:val="00EB2F27"/>
    <w:rsid w:val="00EB7FED"/>
    <w:rsid w:val="00EC1815"/>
    <w:rsid w:val="00ED4386"/>
    <w:rsid w:val="00ED7E2C"/>
    <w:rsid w:val="00EE1A69"/>
    <w:rsid w:val="00EE50CE"/>
    <w:rsid w:val="00EF2AE9"/>
    <w:rsid w:val="00EF3053"/>
    <w:rsid w:val="00EF6344"/>
    <w:rsid w:val="00F00FD7"/>
    <w:rsid w:val="00F02982"/>
    <w:rsid w:val="00F052F3"/>
    <w:rsid w:val="00F17923"/>
    <w:rsid w:val="00F21193"/>
    <w:rsid w:val="00F21EA1"/>
    <w:rsid w:val="00F22095"/>
    <w:rsid w:val="00F225E1"/>
    <w:rsid w:val="00F353BE"/>
    <w:rsid w:val="00F371F3"/>
    <w:rsid w:val="00F42606"/>
    <w:rsid w:val="00F5154A"/>
    <w:rsid w:val="00F66D38"/>
    <w:rsid w:val="00F714B1"/>
    <w:rsid w:val="00F7305B"/>
    <w:rsid w:val="00F734D8"/>
    <w:rsid w:val="00F74E24"/>
    <w:rsid w:val="00F9214A"/>
    <w:rsid w:val="00FA1795"/>
    <w:rsid w:val="00FA54DE"/>
    <w:rsid w:val="00FB20CE"/>
    <w:rsid w:val="00FB6DF9"/>
    <w:rsid w:val="00FC1797"/>
    <w:rsid w:val="00FD12E8"/>
    <w:rsid w:val="00FD3C3B"/>
    <w:rsid w:val="00FE186E"/>
    <w:rsid w:val="00FE3D31"/>
    <w:rsid w:val="00FE4B7A"/>
    <w:rsid w:val="00FF0BA5"/>
    <w:rsid w:val="00FF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427CE"/>
  <w15:chartTrackingRefBased/>
  <w15:docId w15:val="{13F36E26-AB23-4C24-8B94-CD567C0C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2869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28694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557550"/>
  </w:style>
  <w:style w:type="paragraph" w:styleId="Besedilooblaka">
    <w:name w:val="Balloon Text"/>
    <w:basedOn w:val="Navaden"/>
    <w:semiHidden/>
    <w:rsid w:val="00E86D9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08E1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mrea">
    <w:name w:val="Table Grid"/>
    <w:basedOn w:val="Navadnatabela"/>
    <w:rsid w:val="00BD3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85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kole1\My%20Documents\podloge\DopisniListObcinaMakoleSplo&#353;niCB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DopisniListObcinaMakoleSplošniCB</Template>
  <TotalTime>12</TotalTime>
  <Pages>4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Almont</Company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Makole</dc:creator>
  <cp:keywords/>
  <dc:description/>
  <cp:lastModifiedBy>Igor Erker</cp:lastModifiedBy>
  <cp:revision>3</cp:revision>
  <cp:lastPrinted>2012-03-28T13:55:00Z</cp:lastPrinted>
  <dcterms:created xsi:type="dcterms:W3CDTF">2026-03-25T07:04:00Z</dcterms:created>
  <dcterms:modified xsi:type="dcterms:W3CDTF">2026-03-25T07:47:00Z</dcterms:modified>
</cp:coreProperties>
</file>